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5D9" w:rsidRPr="00B85C12" w:rsidRDefault="00B85C12" w:rsidP="009B36D6">
      <w:pPr>
        <w:tabs>
          <w:tab w:val="left" w:pos="3600"/>
        </w:tabs>
        <w:spacing w:before="660" w:after="60" w:line="420" w:lineRule="exact"/>
        <w:jc w:val="thaiDistribute"/>
        <w:rPr>
          <w:rFonts w:ascii="TH SarabunIT๙" w:hAnsi="TH SarabunIT๙" w:cs="TH SarabunIT๙"/>
          <w:b/>
          <w:bCs/>
          <w:spacing w:val="-20"/>
          <w:sz w:val="58"/>
          <w:szCs w:val="58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539750" cy="593725"/>
            <wp:effectExtent l="0" t="0" r="0" b="0"/>
            <wp:wrapNone/>
            <wp:docPr id="2" name="Picture 2" descr="krut_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35D9" w:rsidRPr="00B85C12">
        <w:rPr>
          <w:rFonts w:ascii="TH SarabunIT๙" w:hAnsi="TH SarabunIT๙" w:cs="TH SarabunIT๙"/>
        </w:rPr>
        <w:tab/>
      </w:r>
      <w:r w:rsidR="008535D9" w:rsidRPr="00B85C12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>บันทึกข้อความ</w:t>
      </w:r>
    </w:p>
    <w:p w:rsidR="008535D9" w:rsidRPr="00B85C12" w:rsidRDefault="008535D9" w:rsidP="009B36D6">
      <w:pPr>
        <w:tabs>
          <w:tab w:val="left" w:pos="9000"/>
        </w:tabs>
        <w:jc w:val="thaiDistribute"/>
        <w:rPr>
          <w:rFonts w:ascii="TH SarabunIT๙" w:hAnsi="TH SarabunIT๙" w:cs="TH SarabunIT๙"/>
          <w:noProof/>
          <w:spacing w:val="-6"/>
          <w:sz w:val="32"/>
          <w:szCs w:val="32"/>
          <w:cs/>
        </w:rPr>
      </w:pPr>
      <w:r w:rsidRPr="00B85C1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B85C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4D7E" w:rsidRPr="00B85C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E50BB" w:rsidRPr="00B85C12">
        <w:rPr>
          <w:rFonts w:ascii="TH SarabunIT๙" w:hAnsi="TH SarabunIT๙" w:cs="TH SarabunIT๙"/>
          <w:spacing w:val="-6"/>
          <w:sz w:val="34"/>
          <w:szCs w:val="34"/>
          <w:cs/>
        </w:rPr>
        <w:t>กลุ่มงาน.................................................</w:t>
      </w:r>
      <w:r w:rsidR="00DE5A86">
        <w:rPr>
          <w:rFonts w:ascii="TH SarabunIT๙" w:hAnsi="TH SarabunIT๙" w:cs="TH SarabunIT๙" w:hint="cs"/>
          <w:spacing w:val="-6"/>
          <w:sz w:val="34"/>
          <w:szCs w:val="34"/>
          <w:cs/>
        </w:rPr>
        <w:t xml:space="preserve">ฝ่าย......................................... </w:t>
      </w:r>
      <w:r w:rsidR="008E50BB" w:rsidRPr="00B85C12">
        <w:rPr>
          <w:rFonts w:ascii="TH SarabunIT๙" w:hAnsi="TH SarabunIT๙" w:cs="TH SarabunIT๙"/>
          <w:spacing w:val="-6"/>
          <w:sz w:val="34"/>
          <w:szCs w:val="34"/>
          <w:cs/>
        </w:rPr>
        <w:t>โทร..................................</w:t>
      </w:r>
      <w:r w:rsidR="004B4D7E" w:rsidRPr="00B85C1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</w:t>
      </w:r>
      <w:r w:rsidR="004B4D7E" w:rsidRPr="00B85C12">
        <w:rPr>
          <w:rFonts w:ascii="TH SarabunIT๙" w:hAnsi="TH SarabunIT๙" w:cs="TH SarabunIT๙"/>
          <w:noProof/>
          <w:spacing w:val="-6"/>
          <w:sz w:val="32"/>
          <w:szCs w:val="32"/>
          <w:cs/>
        </w:rPr>
        <w:t xml:space="preserve">             </w:t>
      </w:r>
      <w:r w:rsidR="00FB3EF2" w:rsidRPr="00B85C12">
        <w:rPr>
          <w:rFonts w:ascii="TH SarabunIT๙" w:hAnsi="TH SarabunIT๙" w:cs="TH SarabunIT๙"/>
          <w:noProof/>
          <w:spacing w:val="-6"/>
          <w:sz w:val="32"/>
          <w:szCs w:val="32"/>
          <w:cs/>
        </w:rPr>
        <w:t xml:space="preserve">       </w:t>
      </w:r>
    </w:p>
    <w:p w:rsidR="008535D9" w:rsidRPr="00B85C12" w:rsidRDefault="008535D9" w:rsidP="009B36D6">
      <w:pPr>
        <w:tabs>
          <w:tab w:val="left" w:pos="4500"/>
          <w:tab w:val="left" w:pos="900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5C1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4B4D7E" w:rsidRPr="00B85C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4A1A" w:rsidRPr="00B85C12">
        <w:rPr>
          <w:rFonts w:ascii="TH SarabunIT๙" w:hAnsi="TH SarabunIT๙" w:cs="TH SarabunIT๙"/>
          <w:sz w:val="34"/>
          <w:szCs w:val="34"/>
          <w:cs/>
        </w:rPr>
        <w:t xml:space="preserve"> </w:t>
      </w:r>
      <w:r w:rsidR="00E672F7" w:rsidRPr="00B85C12">
        <w:rPr>
          <w:rFonts w:ascii="TH SarabunIT๙" w:hAnsi="TH SarabunIT๙" w:cs="TH SarabunIT๙"/>
          <w:sz w:val="34"/>
          <w:szCs w:val="34"/>
          <w:cs/>
        </w:rPr>
        <w:t>..........................................................................</w:t>
      </w:r>
      <w:r w:rsidRPr="00B85C1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E672F7" w:rsidRPr="00B85C12">
        <w:rPr>
          <w:rFonts w:ascii="TH SarabunIT๙" w:hAnsi="TH SarabunIT๙" w:cs="TH SarabunIT๙"/>
          <w:sz w:val="34"/>
          <w:szCs w:val="34"/>
          <w:cs/>
        </w:rPr>
        <w:t>.................</w:t>
      </w:r>
      <w:r w:rsidR="008E50BB" w:rsidRPr="00B85C12">
        <w:rPr>
          <w:rFonts w:ascii="TH SarabunIT๙" w:hAnsi="TH SarabunIT๙" w:cs="TH SarabunIT๙"/>
          <w:sz w:val="32"/>
          <w:szCs w:val="32"/>
          <w:cs/>
        </w:rPr>
        <w:t>เดือน...............................พ.ศ................</w:t>
      </w:r>
      <w:r w:rsidR="007776C8" w:rsidRPr="00B85C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4A1A" w:rsidRPr="00B85C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B4D7E" w:rsidRPr="00B85C12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p w:rsidR="008535D9" w:rsidRPr="00B85C12" w:rsidRDefault="008535D9" w:rsidP="009B36D6">
      <w:pPr>
        <w:tabs>
          <w:tab w:val="left" w:pos="9000"/>
        </w:tabs>
        <w:jc w:val="thaiDistribute"/>
        <w:rPr>
          <w:rFonts w:ascii="TH SarabunIT๙" w:hAnsi="TH SarabunIT๙" w:cs="TH SarabunIT๙"/>
          <w:sz w:val="34"/>
          <w:szCs w:val="34"/>
          <w:cs/>
        </w:rPr>
      </w:pPr>
      <w:r w:rsidRPr="00B85C12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4B4D7E" w:rsidRPr="00B85C1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00AEE">
        <w:rPr>
          <w:rFonts w:ascii="TH SarabunIT๙" w:hAnsi="TH SarabunIT๙" w:cs="TH SarabunIT๙"/>
          <w:sz w:val="34"/>
          <w:szCs w:val="34"/>
          <w:cs/>
        </w:rPr>
        <w:t>ขออนุมัติเปิดฝึก ผลผลิต โครงการ รายการ</w:t>
      </w:r>
      <w:r w:rsidR="00D870B6" w:rsidRPr="00B85C12">
        <w:rPr>
          <w:rFonts w:ascii="TH SarabunIT๙" w:hAnsi="TH SarabunIT๙" w:cs="TH SarabunIT๙"/>
          <w:sz w:val="34"/>
          <w:szCs w:val="34"/>
          <w:cs/>
        </w:rPr>
        <w:t>.....................................................</w:t>
      </w:r>
      <w:r w:rsidR="00100AEE">
        <w:rPr>
          <w:rFonts w:ascii="TH SarabunIT๙" w:hAnsi="TH SarabunIT๙" w:cs="TH SarabunIT๙"/>
          <w:sz w:val="34"/>
          <w:szCs w:val="34"/>
          <w:cs/>
        </w:rPr>
        <w:t>......................</w:t>
      </w:r>
      <w:r w:rsidR="00100AEE">
        <w:rPr>
          <w:rFonts w:ascii="TH SarabunIT๙" w:hAnsi="TH SarabunIT๙" w:cs="TH SarabunIT๙" w:hint="cs"/>
          <w:sz w:val="34"/>
          <w:szCs w:val="34"/>
          <w:cs/>
        </w:rPr>
        <w:t>.......</w:t>
      </w:r>
    </w:p>
    <w:p w:rsidR="00C87E7C" w:rsidRPr="00B85C12" w:rsidRDefault="00C87E7C" w:rsidP="009B36D6">
      <w:pPr>
        <w:spacing w:before="120" w:after="120"/>
        <w:ind w:left="720" w:hanging="720"/>
        <w:jc w:val="thaiDistribute"/>
        <w:rPr>
          <w:rFonts w:ascii="TH SarabunIT๙" w:hAnsi="TH SarabunIT๙" w:cs="TH SarabunIT๙"/>
          <w:sz w:val="34"/>
          <w:szCs w:val="34"/>
          <w:cs/>
        </w:rPr>
      </w:pPr>
      <w:r w:rsidRPr="00B85C12">
        <w:rPr>
          <w:rFonts w:ascii="TH SarabunIT๙" w:hAnsi="TH SarabunIT๙" w:cs="TH SarabunIT๙"/>
          <w:sz w:val="34"/>
          <w:szCs w:val="34"/>
          <w:cs/>
        </w:rPr>
        <w:t>เรียน</w:t>
      </w:r>
      <w:r w:rsidRPr="00B85C12">
        <w:rPr>
          <w:rFonts w:ascii="TH SarabunIT๙" w:hAnsi="TH SarabunIT๙" w:cs="TH SarabunIT๙"/>
          <w:sz w:val="34"/>
          <w:szCs w:val="34"/>
        </w:rPr>
        <w:tab/>
      </w:r>
      <w:r w:rsidR="008E50BB" w:rsidRPr="00B85C12">
        <w:rPr>
          <w:rFonts w:ascii="TH SarabunIT๙" w:hAnsi="TH SarabunIT๙" w:cs="TH SarabunIT๙"/>
          <w:sz w:val="34"/>
          <w:szCs w:val="34"/>
          <w:cs/>
        </w:rPr>
        <w:t xml:space="preserve">ผู้อำนวยการสถาบันพัฒนาฝีมือแรงงานภาค ๑๑ สุราษฎร์ธานี </w:t>
      </w:r>
    </w:p>
    <w:p w:rsidR="007776C8" w:rsidRPr="00103931" w:rsidRDefault="008E50BB" w:rsidP="009B36D6">
      <w:pPr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>ด้วยกลุ่มงาน........................</w:t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>......</w:t>
      </w:r>
      <w:r w:rsidR="00E672F7" w:rsidRPr="00B85C12">
        <w:rPr>
          <w:rFonts w:ascii="TH SarabunIT๙" w:hAnsi="TH SarabunIT๙" w:cs="TH SarabunIT๙"/>
          <w:sz w:val="32"/>
          <w:szCs w:val="32"/>
          <w:cs/>
        </w:rPr>
        <w:t>............</w:t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>...</w:t>
      </w:r>
      <w:r w:rsidRPr="00B85C12">
        <w:rPr>
          <w:rFonts w:ascii="TH SarabunIT๙" w:hAnsi="TH SarabunIT๙" w:cs="TH SarabunIT๙"/>
          <w:sz w:val="32"/>
          <w:szCs w:val="32"/>
          <w:cs/>
        </w:rPr>
        <w:t>............</w:t>
      </w:r>
      <w:r w:rsidR="00E672F7" w:rsidRPr="00B85C12">
        <w:rPr>
          <w:rFonts w:ascii="TH SarabunIT๙" w:hAnsi="TH SarabunIT๙" w:cs="TH SarabunIT๙"/>
          <w:sz w:val="32"/>
          <w:szCs w:val="32"/>
          <w:cs/>
        </w:rPr>
        <w:t>ฝ่าย......................................................</w:t>
      </w:r>
      <w:r w:rsidR="00103931">
        <w:rPr>
          <w:rFonts w:ascii="TH SarabunIT๙" w:hAnsi="TH SarabunIT๙" w:cs="TH SarabunIT๙" w:hint="cs"/>
          <w:sz w:val="32"/>
          <w:szCs w:val="32"/>
          <w:cs/>
        </w:rPr>
        <w:t>ได้รับเป้าหมาย ผลผลิต โครงการ  รายการ ( เตรียม / ยก / เสริมฯ) จำนวน</w:t>
      </w:r>
      <w:r w:rsidR="00E672F7" w:rsidRPr="00B85C12">
        <w:rPr>
          <w:rFonts w:ascii="TH SarabunIT๙" w:hAnsi="TH SarabunIT๙" w:cs="TH SarabunIT๙"/>
          <w:sz w:val="32"/>
          <w:szCs w:val="32"/>
        </w:rPr>
        <w:t>.........</w:t>
      </w:r>
      <w:r w:rsidR="00103931">
        <w:rPr>
          <w:rFonts w:ascii="TH SarabunIT๙" w:hAnsi="TH SarabunIT๙" w:cs="TH SarabunIT๙"/>
          <w:sz w:val="32"/>
          <w:szCs w:val="32"/>
        </w:rPr>
        <w:t>......</w:t>
      </w:r>
      <w:r w:rsidR="00103931">
        <w:rPr>
          <w:rFonts w:ascii="TH SarabunIT๙" w:hAnsi="TH SarabunIT๙" w:cs="TH SarabunIT๙" w:hint="cs"/>
          <w:sz w:val="32"/>
          <w:szCs w:val="32"/>
          <w:cs/>
        </w:rPr>
        <w:t xml:space="preserve">คน  ดำเนินการแล้ว............คน </w:t>
      </w:r>
    </w:p>
    <w:p w:rsidR="00F14128" w:rsidRPr="00B85C12" w:rsidRDefault="00103931" w:rsidP="009B36D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และจะดำเนินการฝึกในครั้งนี้..................คน  และขออนุมัติ</w:t>
      </w:r>
      <w:r w:rsidR="005962D8">
        <w:rPr>
          <w:rFonts w:ascii="TH SarabunIT๙" w:hAnsi="TH SarabunIT๙" w:cs="TH SarabunIT๙"/>
          <w:sz w:val="32"/>
          <w:szCs w:val="32"/>
          <w:cs/>
        </w:rPr>
        <w:t xml:space="preserve">รายละเอียด </w:t>
      </w:r>
      <w:r w:rsidR="00F14128" w:rsidRPr="00B85C12">
        <w:rPr>
          <w:rFonts w:ascii="TH SarabunIT๙" w:hAnsi="TH SarabunIT๙" w:cs="TH SarabunIT๙"/>
          <w:sz w:val="32"/>
          <w:szCs w:val="32"/>
          <w:cs/>
        </w:rPr>
        <w:t xml:space="preserve">ดังนี้    </w:t>
      </w:r>
    </w:p>
    <w:p w:rsidR="00F14128" w:rsidRPr="00B85C12" w:rsidRDefault="00F14128" w:rsidP="009B36D6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pacing w:val="-38"/>
          <w:sz w:val="32"/>
          <w:szCs w:val="32"/>
          <w:cs/>
        </w:rPr>
        <w:t xml:space="preserve">๑. </w:t>
      </w:r>
      <w:r w:rsidR="000F71B6">
        <w:rPr>
          <w:rFonts w:ascii="TH SarabunIT๙" w:hAnsi="TH SarabunIT๙" w:cs="TH SarabunIT๙"/>
          <w:spacing w:val="-38"/>
          <w:sz w:val="32"/>
          <w:szCs w:val="32"/>
          <w:cs/>
        </w:rPr>
        <w:t>หล</w:t>
      </w:r>
      <w:r w:rsidR="000F71B6">
        <w:rPr>
          <w:rFonts w:ascii="TH SarabunIT๙" w:hAnsi="TH SarabunIT๙" w:cs="TH SarabunIT๙" w:hint="cs"/>
          <w:spacing w:val="-38"/>
          <w:sz w:val="32"/>
          <w:szCs w:val="32"/>
          <w:cs/>
        </w:rPr>
        <w:t>ั</w:t>
      </w:r>
      <w:r w:rsidRPr="00B85C12">
        <w:rPr>
          <w:rFonts w:ascii="TH SarabunIT๙" w:hAnsi="TH SarabunIT๙" w:cs="TH SarabunIT๙"/>
          <w:spacing w:val="-38"/>
          <w:sz w:val="32"/>
          <w:szCs w:val="32"/>
          <w:cs/>
        </w:rPr>
        <w:t>กสูตร.......................................................</w:t>
      </w:r>
      <w:r w:rsidR="008E50BB" w:rsidRPr="00B85C12">
        <w:rPr>
          <w:rFonts w:ascii="TH SarabunIT๙" w:hAnsi="TH SarabunIT๙" w:cs="TH SarabunIT๙"/>
          <w:spacing w:val="-38"/>
          <w:sz w:val="32"/>
          <w:szCs w:val="32"/>
          <w:cs/>
        </w:rPr>
        <w:t>สาขา........................................</w:t>
      </w:r>
      <w:r w:rsidRPr="00B85C12">
        <w:rPr>
          <w:rFonts w:ascii="TH SarabunIT๙" w:hAnsi="TH SarabunIT๙" w:cs="TH SarabunIT๙"/>
          <w:spacing w:val="-38"/>
          <w:sz w:val="32"/>
          <w:szCs w:val="32"/>
          <w:cs/>
        </w:rPr>
        <w:br/>
      </w:r>
      <w:r w:rsidR="008E50BB" w:rsidRPr="00B85C12">
        <w:rPr>
          <w:rFonts w:ascii="TH SarabunIT๙" w:hAnsi="TH SarabunIT๙" w:cs="TH SarabunIT๙"/>
          <w:sz w:val="32"/>
          <w:szCs w:val="32"/>
          <w:cs/>
        </w:rPr>
        <w:t>จำนวน...............</w:t>
      </w:r>
      <w:r w:rsidRPr="00B85C12">
        <w:rPr>
          <w:rFonts w:ascii="TH SarabunIT๙" w:hAnsi="TH SarabunIT๙" w:cs="TH SarabunIT๙"/>
          <w:sz w:val="32"/>
          <w:szCs w:val="32"/>
          <w:cs/>
        </w:rPr>
        <w:t>คน    ระยะเวลาฝึก</w:t>
      </w:r>
      <w:r w:rsidRPr="00B85C12">
        <w:rPr>
          <w:rFonts w:ascii="TH SarabunIT๙" w:hAnsi="TH SarabunIT๙" w:cs="TH SarabunIT๙"/>
          <w:sz w:val="32"/>
          <w:szCs w:val="32"/>
        </w:rPr>
        <w:t>……………</w:t>
      </w:r>
      <w:r w:rsidRPr="00B85C12">
        <w:rPr>
          <w:rFonts w:ascii="TH SarabunIT๙" w:hAnsi="TH SarabunIT๙" w:cs="TH SarabunIT๙"/>
          <w:sz w:val="32"/>
          <w:szCs w:val="32"/>
          <w:cs/>
        </w:rPr>
        <w:t>ชั่วโมง     ระหว่างวันที่.................................................................</w:t>
      </w:r>
    </w:p>
    <w:p w:rsidR="00F14128" w:rsidRPr="00B85C12" w:rsidRDefault="00F14128" w:rsidP="009B36D6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>เวลาฝึก........</w:t>
      </w:r>
      <w:r w:rsidR="00B26E9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 w:rsidR="005962D8">
        <w:rPr>
          <w:rFonts w:ascii="TH SarabunIT๙" w:hAnsi="TH SarabunIT๙" w:cs="TH SarabunIT๙"/>
          <w:sz w:val="32"/>
          <w:szCs w:val="32"/>
          <w:cs/>
        </w:rPr>
        <w:t xml:space="preserve">..............น.   ณ </w:t>
      </w:r>
      <w:r w:rsidRPr="00B85C1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</w:t>
      </w:r>
      <w:r w:rsidR="00B26E91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B26E91">
        <w:rPr>
          <w:rFonts w:ascii="TH SarabunIT๙" w:hAnsi="TH SarabunIT๙" w:cs="TH SarabunIT๙" w:hint="cs"/>
          <w:sz w:val="32"/>
          <w:szCs w:val="32"/>
          <w:cs/>
        </w:rPr>
        <w:t>.....</w:t>
      </w:r>
    </w:p>
    <w:p w:rsidR="00F14128" w:rsidRPr="00B85C12" w:rsidRDefault="00F14128" w:rsidP="009B36D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ab/>
      </w:r>
      <w:r w:rsidRPr="00B85C12">
        <w:rPr>
          <w:rFonts w:ascii="TH SarabunIT๙" w:hAnsi="TH SarabunIT๙" w:cs="TH SarabunIT๙"/>
          <w:sz w:val="32"/>
          <w:szCs w:val="32"/>
          <w:cs/>
        </w:rPr>
        <w:tab/>
        <w:t>๒. ผู้ทำหน้าที่ควบคุมการฝึก</w:t>
      </w:r>
    </w:p>
    <w:p w:rsidR="00F14128" w:rsidRPr="00B85C12" w:rsidRDefault="00461D71" w:rsidP="009B36D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4128" w:rsidRPr="00B85C12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14128" w:rsidRPr="00B85C1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.......................................................ตำแหน่ง...................................................................</w:t>
      </w:r>
    </w:p>
    <w:p w:rsidR="00F14128" w:rsidRPr="00B85C12" w:rsidRDefault="00F14128" w:rsidP="009B36D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ab/>
      </w:r>
      <w:r w:rsidRPr="00B85C12">
        <w:rPr>
          <w:rFonts w:ascii="TH SarabunIT๙" w:hAnsi="TH SarabunIT๙" w:cs="TH SarabunIT๙"/>
          <w:sz w:val="32"/>
          <w:szCs w:val="32"/>
          <w:cs/>
        </w:rPr>
        <w:tab/>
        <w:t>๓. ผู้ทำหน้าที่</w:t>
      </w:r>
      <w:r w:rsidR="00B85C12" w:rsidRPr="00B85C12">
        <w:rPr>
          <w:rFonts w:ascii="TH SarabunIT๙" w:hAnsi="TH SarabunIT๙" w:cs="TH SarabunIT๙"/>
          <w:sz w:val="32"/>
          <w:szCs w:val="32"/>
          <w:cs/>
        </w:rPr>
        <w:t>ประสานการฝึก</w:t>
      </w:r>
    </w:p>
    <w:p w:rsidR="00B85C12" w:rsidRPr="00B85C12" w:rsidRDefault="00461D71" w:rsidP="009B36D6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 .</w:t>
      </w:r>
      <w:r w:rsidR="00B85C12" w:rsidRPr="00B85C1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.......................................................ตำแหน่ง...................................................................</w:t>
      </w:r>
    </w:p>
    <w:p w:rsidR="00B85C12" w:rsidRPr="00B85C12" w:rsidRDefault="00B85C12" w:rsidP="009B36D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ab/>
      </w:r>
      <w:r w:rsidRPr="00B85C12">
        <w:rPr>
          <w:rFonts w:ascii="TH SarabunIT๙" w:hAnsi="TH SarabunIT๙" w:cs="TH SarabunIT๙"/>
          <w:sz w:val="32"/>
          <w:szCs w:val="32"/>
          <w:cs/>
        </w:rPr>
        <w:tab/>
        <w:t>๔. ผู้ทำหน้าที่เป็นวิทยากร</w:t>
      </w:r>
    </w:p>
    <w:p w:rsidR="00B85C12" w:rsidRPr="00B85C12" w:rsidRDefault="00461D71" w:rsidP="008F2CF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85C12" w:rsidRPr="00B85C12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B85C12" w:rsidRPr="00B85C1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.......................................................วิทยากร</w:t>
      </w:r>
      <w:r w:rsidR="008F2CF7">
        <w:rPr>
          <w:rFonts w:ascii="TH SarabunIT๙" w:hAnsi="TH SarabunIT๙" w:cs="TH SarabunIT๙" w:hint="cs"/>
          <w:sz w:val="32"/>
          <w:szCs w:val="32"/>
          <w:cs/>
        </w:rPr>
        <w:t>ภาย</w:t>
      </w:r>
      <w:r w:rsidR="008F2CF7">
        <w:rPr>
          <w:rFonts w:ascii="TH SarabunIT๙" w:hAnsi="TH SarabunIT๙" w:cs="TH SarabunIT๙"/>
          <w:sz w:val="32"/>
          <w:szCs w:val="32"/>
          <w:cs/>
        </w:rPr>
        <w:t>นอก  วุฒิการศึกษ</w:t>
      </w:r>
      <w:r w:rsidR="008F2CF7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B85C12" w:rsidRPr="00B85C12">
        <w:rPr>
          <w:rFonts w:ascii="TH SarabunIT๙" w:hAnsi="TH SarabunIT๙" w:cs="TH SarabunIT๙"/>
          <w:sz w:val="32"/>
          <w:szCs w:val="32"/>
          <w:cs/>
        </w:rPr>
        <w:t>.............................</w:t>
      </w:r>
    </w:p>
    <w:p w:rsidR="008E50BB" w:rsidRPr="00B85C12" w:rsidRDefault="00B85C12" w:rsidP="009B36D6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>สาขา...............................................................................................</w:t>
      </w:r>
    </w:p>
    <w:p w:rsidR="00530AD5" w:rsidRPr="00B85C12" w:rsidRDefault="00B85C12" w:rsidP="009B36D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>๕.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ค่าใช้</w:t>
      </w:r>
      <w:r w:rsidR="00941673">
        <w:rPr>
          <w:rFonts w:ascii="TH SarabunIT๙" w:hAnsi="TH SarabunIT๙" w:cs="TH SarabunIT๙"/>
          <w:sz w:val="32"/>
          <w:szCs w:val="32"/>
          <w:cs/>
        </w:rPr>
        <w:t>จ่าย</w:t>
      </w:r>
      <w:r w:rsidR="00941673">
        <w:rPr>
          <w:rFonts w:ascii="TH SarabunIT๙" w:hAnsi="TH SarabunIT๙" w:cs="TH SarabunIT๙" w:hint="cs"/>
          <w:sz w:val="32"/>
          <w:szCs w:val="32"/>
          <w:cs/>
        </w:rPr>
        <w:t>การฝึกอบรม</w:t>
      </w:r>
    </w:p>
    <w:p w:rsidR="00530AD5" w:rsidRPr="00B85C12" w:rsidRDefault="00941673" w:rsidP="009B36D6">
      <w:pPr>
        <w:tabs>
          <w:tab w:val="left" w:pos="1418"/>
          <w:tab w:val="left" w:pos="4820"/>
          <w:tab w:val="left" w:pos="5103"/>
          <w:tab w:val="left" w:pos="7088"/>
          <w:tab w:val="left" w:pos="7655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</w:t>
      </w:r>
      <w:r>
        <w:rPr>
          <w:rFonts w:ascii="TH SarabunIT๙" w:hAnsi="TH SarabunIT๙" w:cs="TH SarabunIT๙"/>
          <w:sz w:val="32"/>
          <w:szCs w:val="32"/>
          <w:cs/>
        </w:rPr>
        <w:t>ค่า</w:t>
      </w:r>
      <w:r>
        <w:rPr>
          <w:rFonts w:ascii="TH SarabunIT๙" w:hAnsi="TH SarabunIT๙" w:cs="TH SarabunIT๙" w:hint="cs"/>
          <w:sz w:val="32"/>
          <w:szCs w:val="32"/>
          <w:cs/>
        </w:rPr>
        <w:t>ตอบแทนวิทยากร  ( .........ชั่</w:t>
      </w:r>
      <w:r>
        <w:rPr>
          <w:rFonts w:ascii="TH SarabunIT๙" w:hAnsi="TH SarabunIT๙" w:cs="TH SarabunIT๙"/>
          <w:sz w:val="32"/>
          <w:szCs w:val="32"/>
          <w:cs/>
        </w:rPr>
        <w:t>วโมง</w:t>
      </w:r>
      <w:r w:rsidR="00530AD5" w:rsidRPr="00B85C12">
        <w:rPr>
          <w:rFonts w:ascii="TH SarabunIT๙" w:hAnsi="TH SarabunIT๙" w:cs="TH SarabunIT๙"/>
          <w:sz w:val="32"/>
          <w:szCs w:val="32"/>
        </w:rPr>
        <w:t xml:space="preserve"> x ……….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FB1FEB">
        <w:rPr>
          <w:rFonts w:ascii="TH SarabunIT๙" w:hAnsi="TH SarabunIT๙" w:cs="TH SarabunIT๙" w:hint="cs"/>
          <w:sz w:val="32"/>
          <w:szCs w:val="32"/>
          <w:cs/>
        </w:rPr>
        <w:t>)</w:t>
      </w:r>
      <w:r w:rsidR="00530AD5" w:rsidRPr="00B85C12">
        <w:rPr>
          <w:rFonts w:ascii="TH SarabunIT๙" w:hAnsi="TH SarabunIT๙" w:cs="TH SarabunIT๙"/>
          <w:sz w:val="32"/>
          <w:szCs w:val="32"/>
          <w:cs/>
        </w:rPr>
        <w:tab/>
        <w:t>เป็นเงิน................บาท</w:t>
      </w:r>
    </w:p>
    <w:p w:rsidR="00530AD5" w:rsidRPr="00B85C12" w:rsidRDefault="00941673" w:rsidP="009B36D6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</w:t>
      </w:r>
      <w:r w:rsidR="00530AD5" w:rsidRPr="00B85C12">
        <w:rPr>
          <w:rFonts w:ascii="TH SarabunIT๙" w:hAnsi="TH SarabunIT๙" w:cs="TH SarabunIT๙"/>
          <w:sz w:val="32"/>
          <w:szCs w:val="32"/>
          <w:cs/>
        </w:rPr>
        <w:t>ค่าวัสดุ</w:t>
      </w:r>
      <w:r w:rsidR="00D61C14" w:rsidRPr="00B85C1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(.........คน </w:t>
      </w:r>
      <w:r>
        <w:rPr>
          <w:rFonts w:ascii="TH SarabunIT๙" w:hAnsi="TH SarabunIT๙" w:cs="TH SarabunIT๙"/>
          <w:sz w:val="32"/>
          <w:szCs w:val="32"/>
        </w:rPr>
        <w:t>x  ……</w:t>
      </w:r>
      <w:r w:rsidR="00FB1FEB">
        <w:rPr>
          <w:rFonts w:ascii="TH SarabunIT๙" w:hAnsi="TH SarabunIT๙" w:cs="TH SarabunIT๙"/>
          <w:sz w:val="32"/>
          <w:szCs w:val="32"/>
        </w:rPr>
        <w:t>….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บาท)</w:t>
      </w:r>
      <w:r w:rsidR="00D61C14" w:rsidRPr="00B85C12"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 w:rsidR="00FB1F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30AD5" w:rsidRPr="00B85C12">
        <w:rPr>
          <w:rFonts w:ascii="TH SarabunIT๙" w:hAnsi="TH SarabunIT๙" w:cs="TH SarabunIT๙"/>
          <w:sz w:val="32"/>
          <w:szCs w:val="32"/>
          <w:cs/>
        </w:rPr>
        <w:t>เป็นเงิน.......</w:t>
      </w:r>
      <w:r w:rsidR="007A04A8" w:rsidRPr="00B85C1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530AD5" w:rsidRPr="00B85C12">
        <w:rPr>
          <w:rFonts w:ascii="TH SarabunIT๙" w:hAnsi="TH SarabunIT๙" w:cs="TH SarabunIT๙"/>
          <w:sz w:val="32"/>
          <w:szCs w:val="32"/>
          <w:cs/>
        </w:rPr>
        <w:t>........บาท</w:t>
      </w:r>
    </w:p>
    <w:p w:rsidR="00941673" w:rsidRDefault="00941673" w:rsidP="009B36D6">
      <w:pPr>
        <w:tabs>
          <w:tab w:val="left" w:pos="1418"/>
          <w:tab w:val="left" w:pos="8222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ค่าจ้างทำเอกสารประกอบการฝึก (จำนวน.....เล่ม </w:t>
      </w:r>
      <w:r>
        <w:rPr>
          <w:rFonts w:ascii="TH SarabunIT๙" w:hAnsi="TH SarabunIT๙" w:cs="TH SarabunIT๙"/>
          <w:sz w:val="32"/>
          <w:szCs w:val="32"/>
        </w:rPr>
        <w:t>x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.....บาท)    เป็นเงิน</w:t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......</w:t>
      </w:r>
      <w:r w:rsidR="00530AD5" w:rsidRPr="00B85C12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530AD5" w:rsidRPr="00B85C12">
        <w:rPr>
          <w:rFonts w:ascii="TH SarabunIT๙" w:hAnsi="TH SarabunIT๙" w:cs="TH SarabunIT๙"/>
          <w:sz w:val="32"/>
          <w:szCs w:val="32"/>
          <w:cs/>
        </w:rPr>
        <w:t>...บาท</w:t>
      </w:r>
    </w:p>
    <w:p w:rsidR="00941673" w:rsidRDefault="00941673" w:rsidP="009B36D6">
      <w:pPr>
        <w:tabs>
          <w:tab w:val="left" w:pos="1418"/>
          <w:tab w:val="left" w:pos="7088"/>
          <w:tab w:val="left" w:pos="8222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ค่าทำป้าย</w:t>
      </w:r>
      <w:r w:rsidR="00FB1FEB">
        <w:rPr>
          <w:rFonts w:ascii="TH SarabunIT๙" w:hAnsi="TH SarabunIT๙" w:cs="TH SarabunIT๙" w:hint="cs"/>
          <w:sz w:val="32"/>
          <w:szCs w:val="32"/>
          <w:cs/>
        </w:rPr>
        <w:t>ประชาสัมพันธ์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จำนวน..............ชิ้น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Pr="00B85C1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......</w:t>
      </w:r>
      <w:r w:rsidRPr="00B85C12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85C12">
        <w:rPr>
          <w:rFonts w:ascii="TH SarabunIT๙" w:hAnsi="TH SarabunIT๙" w:cs="TH SarabunIT๙"/>
          <w:sz w:val="32"/>
          <w:szCs w:val="32"/>
          <w:cs/>
        </w:rPr>
        <w:t>...บาท</w:t>
      </w:r>
    </w:p>
    <w:p w:rsidR="00FB1FEB" w:rsidRDefault="00941673" w:rsidP="009B36D6">
      <w:pPr>
        <w:tabs>
          <w:tab w:val="left" w:pos="1418"/>
          <w:tab w:val="left" w:pos="7088"/>
          <w:tab w:val="left" w:pos="8222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="00FB1FEB"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ค่าใช้จ่ายในการบริหาร </w:t>
      </w:r>
      <w:r w:rsidR="00FB1FEB">
        <w:rPr>
          <w:rFonts w:ascii="TH SarabunIT๙" w:hAnsi="TH SarabunIT๙" w:cs="TH SarabunIT๙"/>
          <w:sz w:val="32"/>
          <w:szCs w:val="32"/>
        </w:rPr>
        <w:t>:</w:t>
      </w:r>
      <w:proofErr w:type="gramEnd"/>
    </w:p>
    <w:p w:rsidR="00941673" w:rsidRDefault="00FB1FEB" w:rsidP="009B36D6">
      <w:pPr>
        <w:tabs>
          <w:tab w:val="left" w:pos="1418"/>
          <w:tab w:val="left" w:pos="7088"/>
          <w:tab w:val="left" w:pos="8222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941673">
        <w:rPr>
          <w:rFonts w:ascii="TH SarabunIT๙" w:hAnsi="TH SarabunIT๙" w:cs="TH SarabunIT๙" w:hint="cs"/>
          <w:sz w:val="32"/>
          <w:szCs w:val="32"/>
          <w:cs/>
        </w:rPr>
        <w:t>ค่าใช้จ่ายในการเดินทางไปราชการ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ของเจ้าหน้าที่/วิทยากร</w:t>
      </w:r>
    </w:p>
    <w:p w:rsidR="00941673" w:rsidRDefault="00941673" w:rsidP="009B36D6">
      <w:pPr>
        <w:tabs>
          <w:tab w:val="left" w:pos="1418"/>
          <w:tab w:val="left" w:pos="2268"/>
          <w:tab w:val="left" w:pos="7088"/>
          <w:tab w:val="left" w:pos="8222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ค่าเบี้ยเลี้ยง</w:t>
      </w:r>
    </w:p>
    <w:p w:rsidR="00941673" w:rsidRDefault="00941673" w:rsidP="009B36D6">
      <w:pPr>
        <w:tabs>
          <w:tab w:val="left" w:pos="1418"/>
          <w:tab w:val="left" w:pos="2268"/>
          <w:tab w:val="left" w:pos="7088"/>
          <w:tab w:val="left" w:pos="8222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ค่าพาหนะ</w:t>
      </w:r>
    </w:p>
    <w:p w:rsidR="00941673" w:rsidRDefault="00941673" w:rsidP="009B36D6">
      <w:pPr>
        <w:tabs>
          <w:tab w:val="left" w:pos="1418"/>
          <w:tab w:val="left" w:pos="2268"/>
          <w:tab w:val="left" w:pos="7088"/>
          <w:tab w:val="left" w:pos="8222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ค่าที่พัก</w:t>
      </w:r>
    </w:p>
    <w:p w:rsidR="00FB1FEB" w:rsidRDefault="00FB1FEB" w:rsidP="00FB1FEB">
      <w:pPr>
        <w:tabs>
          <w:tab w:val="left" w:pos="1418"/>
          <w:tab w:val="left" w:pos="7088"/>
          <w:tab w:val="left" w:pos="8222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๒. ค่าปฏิบัติงานนอกเวลาราชการ (แบบประมาณการการปฏิบัติงานนอกเวลาราชการ)</w:t>
      </w:r>
    </w:p>
    <w:p w:rsidR="00FB1FEB" w:rsidRDefault="00FB1FEB" w:rsidP="00FB1FEB">
      <w:pPr>
        <w:tabs>
          <w:tab w:val="left" w:pos="1418"/>
          <w:tab w:val="left" w:pos="7088"/>
          <w:tab w:val="left" w:pos="8222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๓. ค่าใช้จ่ายอื่น ๆ (ถ้ามี)</w:t>
      </w:r>
    </w:p>
    <w:p w:rsidR="00941673" w:rsidRDefault="00941673" w:rsidP="009B36D6">
      <w:pPr>
        <w:tabs>
          <w:tab w:val="left" w:pos="1418"/>
          <w:tab w:val="left" w:pos="2268"/>
          <w:tab w:val="left" w:pos="7088"/>
          <w:tab w:val="left" w:pos="8222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รวมเป็นเงินทั้งสิ้น....................................บาท (ตัวอักษร) .............................................................................</w:t>
      </w:r>
      <w:r w:rsidR="00103931">
        <w:rPr>
          <w:rFonts w:ascii="TH SarabunIT๙" w:hAnsi="TH SarabunIT๙" w:cs="TH SarabunIT๙"/>
          <w:sz w:val="32"/>
          <w:szCs w:val="32"/>
        </w:rPr>
        <w:t>.......</w:t>
      </w:r>
    </w:p>
    <w:p w:rsidR="00103931" w:rsidRDefault="00FB1FEB" w:rsidP="009B36D6">
      <w:pPr>
        <w:tabs>
          <w:tab w:val="left" w:pos="1418"/>
          <w:tab w:val="left" w:pos="2268"/>
          <w:tab w:val="left" w:pos="7088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41673">
        <w:rPr>
          <w:rFonts w:ascii="TH SarabunIT๙" w:hAnsi="TH SarabunIT๙" w:cs="TH SarabunIT๙" w:hint="cs"/>
          <w:sz w:val="32"/>
          <w:szCs w:val="32"/>
          <w:cs/>
        </w:rPr>
        <w:tab/>
        <w:t xml:space="preserve">6. </w:t>
      </w:r>
      <w:r w:rsidR="00103931">
        <w:rPr>
          <w:rFonts w:ascii="TH SarabunIT๙" w:hAnsi="TH SarabunIT๙" w:cs="TH SarabunIT๙" w:hint="cs"/>
          <w:sz w:val="32"/>
          <w:szCs w:val="32"/>
          <w:cs/>
        </w:rPr>
        <w:t>ขออนุมัติให้ (นาย/นาง/นางสาว/)  เดินทางไปราชการ  ณ .................................................</w:t>
      </w:r>
      <w:r w:rsidR="00103931">
        <w:rPr>
          <w:rFonts w:ascii="TH SarabunIT๙" w:hAnsi="TH SarabunIT๙" w:cs="TH SarabunIT๙" w:hint="cs"/>
          <w:sz w:val="32"/>
          <w:szCs w:val="32"/>
          <w:cs/>
        </w:rPr>
        <w:br/>
        <w:t>............................................................................ระหว่างวันที่...............................................................................</w:t>
      </w:r>
      <w:r w:rsidR="00103931">
        <w:rPr>
          <w:rFonts w:ascii="TH SarabunIT๙" w:hAnsi="TH SarabunIT๙" w:cs="TH SarabunIT๙" w:hint="cs"/>
          <w:sz w:val="32"/>
          <w:szCs w:val="32"/>
          <w:cs/>
        </w:rPr>
        <w:br/>
        <w:t>โดย (พาหนะ)........................................................................................................................................................</w:t>
      </w:r>
    </w:p>
    <w:p w:rsidR="00103931" w:rsidRDefault="00103931" w:rsidP="009B36D6">
      <w:pPr>
        <w:tabs>
          <w:tab w:val="left" w:pos="1418"/>
          <w:tab w:val="left" w:pos="2268"/>
          <w:tab w:val="left" w:pos="7088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03931" w:rsidRDefault="00103931" w:rsidP="009B36D6">
      <w:pPr>
        <w:tabs>
          <w:tab w:val="left" w:pos="1418"/>
          <w:tab w:val="left" w:pos="2268"/>
          <w:tab w:val="left" w:pos="7088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03931" w:rsidRDefault="00103931" w:rsidP="009B36D6">
      <w:pPr>
        <w:tabs>
          <w:tab w:val="left" w:pos="1418"/>
          <w:tab w:val="left" w:pos="2268"/>
          <w:tab w:val="left" w:pos="7088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03931" w:rsidRDefault="00103931" w:rsidP="009B36D6">
      <w:pPr>
        <w:tabs>
          <w:tab w:val="left" w:pos="1418"/>
          <w:tab w:val="left" w:pos="2268"/>
          <w:tab w:val="left" w:pos="7088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03931" w:rsidRDefault="00103931" w:rsidP="009B36D6">
      <w:pPr>
        <w:tabs>
          <w:tab w:val="left" w:pos="1418"/>
          <w:tab w:val="left" w:pos="2268"/>
          <w:tab w:val="left" w:pos="7088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</w:p>
    <w:p w:rsidR="00103931" w:rsidRDefault="00103931" w:rsidP="009B36D6">
      <w:pPr>
        <w:tabs>
          <w:tab w:val="left" w:pos="1418"/>
          <w:tab w:val="left" w:pos="2268"/>
          <w:tab w:val="left" w:pos="7088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63C8D" w:rsidRDefault="00103931" w:rsidP="009B36D6">
      <w:pPr>
        <w:tabs>
          <w:tab w:val="left" w:pos="1418"/>
          <w:tab w:val="left" w:pos="2268"/>
          <w:tab w:val="left" w:pos="7088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7. </w:t>
      </w:r>
      <w:r w:rsidR="00941673">
        <w:rPr>
          <w:rFonts w:ascii="TH SarabunIT๙" w:hAnsi="TH SarabunIT๙" w:cs="TH SarabunIT๙" w:hint="cs"/>
          <w:sz w:val="32"/>
          <w:szCs w:val="32"/>
          <w:cs/>
        </w:rPr>
        <w:t>ขออนุมัติให้ (นาย/นาง/นางสาว/) .........................................................................ตำแหน่ง.........................................</w:t>
      </w:r>
      <w:r w:rsidR="009B36D6">
        <w:rPr>
          <w:rFonts w:ascii="TH SarabunIT๙" w:hAnsi="TH SarabunIT๙" w:cs="TH SarabunIT๙" w:hint="cs"/>
          <w:sz w:val="32"/>
          <w:szCs w:val="32"/>
          <w:cs/>
        </w:rPr>
        <w:t>........................เป็นผู้ยืมเงินราชการ..............................................................เป็นเงิน      ......................</w:t>
      </w:r>
      <w:r w:rsidR="00FB1FEB">
        <w:rPr>
          <w:rFonts w:ascii="TH SarabunIT๙" w:hAnsi="TH SarabunIT๙" w:cs="TH SarabunIT๙" w:hint="cs"/>
          <w:sz w:val="32"/>
          <w:szCs w:val="32"/>
          <w:cs/>
        </w:rPr>
        <w:t xml:space="preserve"> บาท (</w:t>
      </w:r>
      <w:r w:rsidR="009B36D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  <w:r w:rsidR="00FB1FEB">
        <w:rPr>
          <w:rFonts w:ascii="TH SarabunIT๙" w:hAnsi="TH SarabunIT๙" w:cs="TH SarabunIT๙" w:hint="cs"/>
          <w:sz w:val="32"/>
          <w:szCs w:val="32"/>
          <w:cs/>
        </w:rPr>
        <w:t>....) ตามสัญญายืมเงินราชการที่แนบ</w:t>
      </w:r>
    </w:p>
    <w:p w:rsidR="00BE5D6C" w:rsidRPr="00B85C12" w:rsidRDefault="00103931" w:rsidP="009B36D6">
      <w:pPr>
        <w:tabs>
          <w:tab w:val="left" w:pos="1418"/>
          <w:tab w:val="left" w:pos="8222"/>
        </w:tabs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8</w:t>
      </w:r>
      <w:r w:rsidR="009B36D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BE5D6C" w:rsidRPr="00B85C12">
        <w:rPr>
          <w:rFonts w:ascii="TH SarabunIT๙" w:hAnsi="TH SarabunIT๙" w:cs="TH SarabunIT๙"/>
          <w:sz w:val="32"/>
          <w:szCs w:val="32"/>
          <w:cs/>
        </w:rPr>
        <w:t>เอกสารประกอบการฝึกอบรม รายละเอียดดังนี้</w:t>
      </w:r>
    </w:p>
    <w:p w:rsidR="00BE5D6C" w:rsidRPr="00B85C12" w:rsidRDefault="00BE5D6C" w:rsidP="009B36D6">
      <w:pPr>
        <w:tabs>
          <w:tab w:val="left" w:pos="3969"/>
          <w:tab w:val="left" w:pos="4820"/>
          <w:tab w:val="left" w:pos="5103"/>
          <w:tab w:val="left" w:pos="7088"/>
          <w:tab w:val="left" w:pos="7655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 xml:space="preserve">                            - หลักสูตรการฝึกอบรม </w:t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ab/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ab/>
      </w:r>
      <w:r w:rsidR="00FB1FEB">
        <w:rPr>
          <w:rFonts w:ascii="TH SarabunIT๙" w:hAnsi="TH SarabunIT๙" w:cs="TH SarabunIT๙" w:hint="cs"/>
          <w:sz w:val="32"/>
          <w:szCs w:val="32"/>
          <w:cs/>
        </w:rPr>
        <w:tab/>
      </w:r>
      <w:r w:rsidR="00EA6D0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85C1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9B36D6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B85C12">
        <w:rPr>
          <w:rFonts w:ascii="TH SarabunIT๙" w:hAnsi="TH SarabunIT๙" w:cs="TH SarabunIT๙"/>
          <w:sz w:val="32"/>
          <w:szCs w:val="32"/>
          <w:cs/>
        </w:rPr>
        <w:t>ชุด</w:t>
      </w:r>
    </w:p>
    <w:p w:rsidR="00BE5D6C" w:rsidRPr="00B85C12" w:rsidRDefault="00BE5D6C" w:rsidP="009B36D6">
      <w:pPr>
        <w:tabs>
          <w:tab w:val="left" w:pos="3969"/>
          <w:tab w:val="left" w:pos="4820"/>
          <w:tab w:val="left" w:pos="5103"/>
          <w:tab w:val="left" w:pos="7088"/>
          <w:tab w:val="left" w:pos="7655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 xml:space="preserve">                            - รายชื่อผู้รับการฝึก  </w:t>
      </w:r>
      <w:r w:rsidRPr="00B85C12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ab/>
      </w:r>
      <w:r w:rsidR="00FB1FEB">
        <w:rPr>
          <w:rFonts w:ascii="TH SarabunIT๙" w:hAnsi="TH SarabunIT๙" w:cs="TH SarabunIT๙" w:hint="cs"/>
          <w:sz w:val="32"/>
          <w:szCs w:val="32"/>
          <w:cs/>
        </w:rPr>
        <w:tab/>
      </w:r>
      <w:r w:rsidR="00EA6D0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B1FEB" w:rsidRPr="00B85C1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B1FEB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FB1FEB" w:rsidRPr="00B85C12">
        <w:rPr>
          <w:rFonts w:ascii="TH SarabunIT๙" w:hAnsi="TH SarabunIT๙" w:cs="TH SarabunIT๙"/>
          <w:sz w:val="32"/>
          <w:szCs w:val="32"/>
          <w:cs/>
        </w:rPr>
        <w:t>ชุด</w:t>
      </w:r>
    </w:p>
    <w:p w:rsidR="009B36D6" w:rsidRDefault="00BE5D6C" w:rsidP="009B36D6">
      <w:pPr>
        <w:tabs>
          <w:tab w:val="left" w:pos="3969"/>
          <w:tab w:val="left" w:pos="4820"/>
          <w:tab w:val="left" w:pos="5103"/>
          <w:tab w:val="left" w:pos="7088"/>
          <w:tab w:val="left" w:pos="7655"/>
          <w:tab w:val="left" w:pos="8222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 xml:space="preserve">                            - </w:t>
      </w:r>
      <w:r w:rsidR="009B36D6">
        <w:rPr>
          <w:rFonts w:ascii="TH SarabunIT๙" w:hAnsi="TH SarabunIT๙" w:cs="TH SarabunIT๙" w:hint="cs"/>
          <w:sz w:val="32"/>
          <w:szCs w:val="32"/>
          <w:cs/>
        </w:rPr>
        <w:t>ใบสมัครวิทยากร</w:t>
      </w:r>
      <w:r w:rsidR="009B36D6">
        <w:rPr>
          <w:rFonts w:ascii="TH SarabunIT๙" w:hAnsi="TH SarabunIT๙" w:cs="TH SarabunIT๙" w:hint="cs"/>
          <w:sz w:val="32"/>
          <w:szCs w:val="32"/>
          <w:cs/>
        </w:rPr>
        <w:tab/>
      </w:r>
      <w:r w:rsidR="009B36D6">
        <w:rPr>
          <w:rFonts w:ascii="TH SarabunIT๙" w:hAnsi="TH SarabunIT๙" w:cs="TH SarabunIT๙" w:hint="cs"/>
          <w:sz w:val="32"/>
          <w:szCs w:val="32"/>
          <w:cs/>
        </w:rPr>
        <w:tab/>
      </w:r>
      <w:r w:rsidR="00FB1FEB">
        <w:rPr>
          <w:rFonts w:ascii="TH SarabunIT๙" w:hAnsi="TH SarabunIT๙" w:cs="TH SarabunIT๙" w:hint="cs"/>
          <w:sz w:val="32"/>
          <w:szCs w:val="32"/>
          <w:cs/>
        </w:rPr>
        <w:tab/>
      </w:r>
      <w:r w:rsidR="00EA6D0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B1FEB" w:rsidRPr="00B85C1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B1FEB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FB1FEB" w:rsidRPr="00B85C12">
        <w:rPr>
          <w:rFonts w:ascii="TH SarabunIT๙" w:hAnsi="TH SarabunIT๙" w:cs="TH SarabunIT๙"/>
          <w:sz w:val="32"/>
          <w:szCs w:val="32"/>
          <w:cs/>
        </w:rPr>
        <w:t>ชุด</w:t>
      </w:r>
    </w:p>
    <w:p w:rsidR="00FB1FEB" w:rsidRDefault="009B36D6" w:rsidP="00FB1FEB">
      <w:pPr>
        <w:tabs>
          <w:tab w:val="left" w:pos="2268"/>
          <w:tab w:val="left" w:pos="3969"/>
          <w:tab w:val="left" w:pos="4820"/>
          <w:tab w:val="left" w:pos="5103"/>
          <w:tab w:val="left" w:pos="7088"/>
          <w:tab w:val="left" w:pos="7655"/>
          <w:tab w:val="left" w:pos="8222"/>
        </w:tabs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- </w:t>
      </w:r>
      <w:r w:rsidR="00BE5D6C" w:rsidRPr="00B85C12">
        <w:rPr>
          <w:rFonts w:ascii="TH SarabunIT๙" w:hAnsi="TH SarabunIT๙" w:cs="TH SarabunIT๙"/>
          <w:sz w:val="32"/>
          <w:szCs w:val="32"/>
          <w:cs/>
        </w:rPr>
        <w:t xml:space="preserve">ประวัติวิทยากร        </w:t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ab/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ab/>
      </w:r>
      <w:r w:rsidR="00FB1FEB">
        <w:rPr>
          <w:rFonts w:ascii="TH SarabunIT๙" w:hAnsi="TH SarabunIT๙" w:cs="TH SarabunIT๙" w:hint="cs"/>
          <w:sz w:val="32"/>
          <w:szCs w:val="32"/>
          <w:cs/>
        </w:rPr>
        <w:tab/>
      </w:r>
      <w:r w:rsidR="00EA6D0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B1FEB" w:rsidRPr="00B85C1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B1FEB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FB1FEB" w:rsidRPr="00B85C12">
        <w:rPr>
          <w:rFonts w:ascii="TH SarabunIT๙" w:hAnsi="TH SarabunIT๙" w:cs="TH SarabunIT๙"/>
          <w:sz w:val="32"/>
          <w:szCs w:val="32"/>
          <w:cs/>
        </w:rPr>
        <w:t>ชุด</w:t>
      </w:r>
      <w:r w:rsidR="00BE5D6C" w:rsidRPr="00B85C12">
        <w:rPr>
          <w:rFonts w:ascii="TH SarabunIT๙" w:hAnsi="TH SarabunIT๙" w:cs="TH SarabunIT๙"/>
          <w:sz w:val="32"/>
          <w:szCs w:val="32"/>
          <w:cs/>
        </w:rPr>
        <w:t xml:space="preserve">                            </w:t>
      </w:r>
    </w:p>
    <w:p w:rsidR="00BE5D6C" w:rsidRPr="00B85C12" w:rsidRDefault="00FB1FEB" w:rsidP="00FB1FEB">
      <w:pPr>
        <w:tabs>
          <w:tab w:val="left" w:pos="2268"/>
          <w:tab w:val="left" w:pos="3969"/>
          <w:tab w:val="left" w:pos="4820"/>
          <w:tab w:val="left" w:pos="5103"/>
          <w:tab w:val="left" w:pos="7088"/>
          <w:tab w:val="left" w:pos="7655"/>
          <w:tab w:val="left" w:pos="8222"/>
        </w:tabs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- </w:t>
      </w:r>
      <w:r w:rsidR="00BE5D6C" w:rsidRPr="00B85C12">
        <w:rPr>
          <w:rFonts w:ascii="TH SarabunIT๙" w:hAnsi="TH SarabunIT๙" w:cs="TH SarabunIT๙"/>
          <w:sz w:val="32"/>
          <w:szCs w:val="32"/>
          <w:cs/>
        </w:rPr>
        <w:t xml:space="preserve">ตารางการฝึกอบรม    </w:t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ab/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6D0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85C12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B85C12">
        <w:rPr>
          <w:rFonts w:ascii="TH SarabunIT๙" w:hAnsi="TH SarabunIT๙" w:cs="TH SarabunIT๙"/>
          <w:sz w:val="32"/>
          <w:szCs w:val="32"/>
          <w:cs/>
        </w:rPr>
        <w:t>ชุด</w:t>
      </w:r>
    </w:p>
    <w:p w:rsidR="00FB1FEB" w:rsidRDefault="00BE5D6C" w:rsidP="00FB1FEB">
      <w:pPr>
        <w:tabs>
          <w:tab w:val="left" w:pos="3969"/>
          <w:tab w:val="left" w:pos="4820"/>
          <w:tab w:val="left" w:pos="5103"/>
          <w:tab w:val="left" w:pos="7088"/>
          <w:tab w:val="left" w:pos="7655"/>
          <w:tab w:val="left" w:pos="8222"/>
        </w:tabs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 xml:space="preserve">                            - รายการวัสดุ            </w:t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ab/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ab/>
      </w:r>
      <w:r w:rsidR="00FB1FEB">
        <w:rPr>
          <w:rFonts w:ascii="TH SarabunIT๙" w:hAnsi="TH SarabunIT๙" w:cs="TH SarabunIT๙" w:hint="cs"/>
          <w:sz w:val="32"/>
          <w:szCs w:val="32"/>
          <w:cs/>
        </w:rPr>
        <w:tab/>
      </w:r>
      <w:r w:rsidR="00EA6D0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B1FEB" w:rsidRPr="00B85C1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B1FEB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FB1FEB" w:rsidRPr="00B85C12">
        <w:rPr>
          <w:rFonts w:ascii="TH SarabunIT๙" w:hAnsi="TH SarabunIT๙" w:cs="TH SarabunIT๙"/>
          <w:sz w:val="32"/>
          <w:szCs w:val="32"/>
          <w:cs/>
        </w:rPr>
        <w:t>ชุด</w:t>
      </w:r>
      <w:r w:rsidRPr="00B85C12"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 w:rsidR="00FB1FEB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</w:p>
    <w:p w:rsidR="00BE5D6C" w:rsidRPr="00B85C12" w:rsidRDefault="00FB1FEB" w:rsidP="00FB1FEB">
      <w:pPr>
        <w:tabs>
          <w:tab w:val="left" w:pos="3969"/>
          <w:tab w:val="left" w:pos="4820"/>
          <w:tab w:val="left" w:pos="5103"/>
          <w:tab w:val="left" w:pos="7088"/>
          <w:tab w:val="left" w:pos="7655"/>
          <w:tab w:val="left" w:pos="8222"/>
        </w:tabs>
        <w:ind w:left="1440" w:hanging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- </w:t>
      </w:r>
      <w:r w:rsidR="00AA686E">
        <w:rPr>
          <w:rFonts w:ascii="TH SarabunIT๙" w:hAnsi="TH SarabunIT๙" w:cs="TH SarabunIT๙" w:hint="cs"/>
          <w:sz w:val="32"/>
          <w:szCs w:val="32"/>
          <w:cs/>
        </w:rPr>
        <w:t>เอกสารประกอบการฝึก</w:t>
      </w:r>
      <w:r w:rsidR="00BE5D6C" w:rsidRPr="00B85C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6D0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85C12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B85C12">
        <w:rPr>
          <w:rFonts w:ascii="TH SarabunIT๙" w:hAnsi="TH SarabunIT๙" w:cs="TH SarabunIT๙"/>
          <w:sz w:val="32"/>
          <w:szCs w:val="32"/>
          <w:cs/>
        </w:rPr>
        <w:t>ชุด</w:t>
      </w:r>
    </w:p>
    <w:p w:rsidR="00FB1FEB" w:rsidRDefault="00BE5D6C" w:rsidP="00FB1FEB">
      <w:pPr>
        <w:tabs>
          <w:tab w:val="left" w:pos="3969"/>
          <w:tab w:val="left" w:pos="4820"/>
          <w:tab w:val="left" w:pos="5103"/>
          <w:tab w:val="left" w:pos="7088"/>
          <w:tab w:val="left" w:pos="7655"/>
          <w:tab w:val="left" w:pos="8222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 xml:space="preserve">                            - แบบป้ายประชาสัมพันธ์     </w:t>
      </w:r>
      <w:r w:rsidR="00452E0F" w:rsidRPr="00B85C12">
        <w:rPr>
          <w:rFonts w:ascii="TH SarabunIT๙" w:hAnsi="TH SarabunIT๙" w:cs="TH SarabunIT๙"/>
          <w:sz w:val="32"/>
          <w:szCs w:val="32"/>
          <w:cs/>
        </w:rPr>
        <w:tab/>
      </w:r>
      <w:r w:rsidR="00FB1FEB">
        <w:rPr>
          <w:rFonts w:ascii="TH SarabunIT๙" w:hAnsi="TH SarabunIT๙" w:cs="TH SarabunIT๙" w:hint="cs"/>
          <w:sz w:val="32"/>
          <w:szCs w:val="32"/>
          <w:cs/>
        </w:rPr>
        <w:tab/>
      </w:r>
      <w:r w:rsidR="00EA6D0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B1FEB" w:rsidRPr="00B85C12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B1FEB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FB1FEB" w:rsidRPr="00B85C12">
        <w:rPr>
          <w:rFonts w:ascii="TH SarabunIT๙" w:hAnsi="TH SarabunIT๙" w:cs="TH SarabunIT๙"/>
          <w:sz w:val="32"/>
          <w:szCs w:val="32"/>
          <w:cs/>
        </w:rPr>
        <w:t>ชุด</w:t>
      </w:r>
      <w:r w:rsidR="00FB1FEB">
        <w:rPr>
          <w:rFonts w:ascii="TH SarabunIT๙" w:hAnsi="TH SarabunIT๙" w:cs="TH SarabunIT๙"/>
          <w:sz w:val="32"/>
          <w:szCs w:val="32"/>
          <w:cs/>
        </w:rPr>
        <w:t xml:space="preserve">                            </w:t>
      </w:r>
      <w:r w:rsidR="00FB1FEB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FB1FEB" w:rsidRDefault="00FB1FEB" w:rsidP="00EA6D07">
      <w:pPr>
        <w:tabs>
          <w:tab w:val="left" w:pos="3969"/>
          <w:tab w:val="left" w:pos="4820"/>
          <w:tab w:val="left" w:pos="5103"/>
          <w:tab w:val="left" w:pos="5529"/>
          <w:tab w:val="left" w:pos="7088"/>
          <w:tab w:val="left" w:pos="7655"/>
          <w:tab w:val="left" w:pos="8222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- ประมาณการเดินทางไปราชการ </w:t>
      </w:r>
      <w:r w:rsidRPr="00B85C12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EA6D07">
        <w:rPr>
          <w:rFonts w:ascii="TH SarabunIT๙" w:hAnsi="TH SarabunIT๙" w:cs="TH SarabunIT๙" w:hint="cs"/>
          <w:sz w:val="32"/>
          <w:szCs w:val="32"/>
          <w:cs/>
        </w:rPr>
        <w:tab/>
      </w:r>
      <w:r w:rsidRPr="00B85C12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B85C12">
        <w:rPr>
          <w:rFonts w:ascii="TH SarabunIT๙" w:hAnsi="TH SarabunIT๙" w:cs="TH SarabunIT๙"/>
          <w:sz w:val="32"/>
          <w:szCs w:val="32"/>
          <w:cs/>
        </w:rPr>
        <w:t>ชุด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</w:t>
      </w:r>
      <w:r w:rsidRPr="00B85C1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B1FEB" w:rsidRDefault="00FB1FEB" w:rsidP="001D31F5">
      <w:pPr>
        <w:tabs>
          <w:tab w:val="left" w:pos="3969"/>
          <w:tab w:val="left" w:pos="4820"/>
          <w:tab w:val="left" w:pos="5103"/>
          <w:tab w:val="left" w:pos="5529"/>
          <w:tab w:val="left" w:pos="6096"/>
          <w:tab w:val="left" w:pos="7088"/>
          <w:tab w:val="left" w:pos="7655"/>
          <w:tab w:val="left" w:pos="8222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- ประมาณการปฏิบัติงานนอกเวลาราชการ </w:t>
      </w:r>
      <w:r w:rsidRPr="00B85C12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B85C12">
        <w:rPr>
          <w:rFonts w:ascii="TH SarabunIT๙" w:hAnsi="TH SarabunIT๙" w:cs="TH SarabunIT๙"/>
          <w:sz w:val="32"/>
          <w:szCs w:val="32"/>
          <w:cs/>
        </w:rPr>
        <w:t>ชุด</w:t>
      </w:r>
    </w:p>
    <w:p w:rsidR="00136BF7" w:rsidRDefault="00136BF7" w:rsidP="00B57FCD">
      <w:pPr>
        <w:tabs>
          <w:tab w:val="left" w:pos="3969"/>
          <w:tab w:val="left" w:pos="4820"/>
          <w:tab w:val="left" w:pos="5103"/>
          <w:tab w:val="left" w:pos="5529"/>
          <w:tab w:val="left" w:pos="6096"/>
          <w:tab w:val="left" w:pos="7088"/>
          <w:tab w:val="left" w:pos="7655"/>
          <w:tab w:val="left" w:pos="8222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- สัญญายืมเงินราชการ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85C12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B85C12">
        <w:rPr>
          <w:rFonts w:ascii="TH SarabunIT๙" w:hAnsi="TH SarabunIT๙" w:cs="TH SarabunIT๙"/>
          <w:sz w:val="32"/>
          <w:szCs w:val="32"/>
          <w:cs/>
        </w:rPr>
        <w:t>ชุด</w:t>
      </w:r>
    </w:p>
    <w:p w:rsidR="00FB1FEB" w:rsidRPr="001D31F5" w:rsidRDefault="00FB1FEB" w:rsidP="009B36D6">
      <w:pPr>
        <w:tabs>
          <w:tab w:val="left" w:pos="3969"/>
          <w:tab w:val="left" w:pos="4820"/>
          <w:tab w:val="left" w:pos="5103"/>
          <w:tab w:val="left" w:pos="7088"/>
          <w:tab w:val="left" w:pos="7655"/>
          <w:tab w:val="left" w:pos="8222"/>
        </w:tabs>
        <w:jc w:val="thaiDistribute"/>
        <w:rPr>
          <w:rFonts w:ascii="TH SarabunIT๙" w:hAnsi="TH SarabunIT๙" w:cs="TH SarabunIT๙"/>
          <w:sz w:val="12"/>
          <w:szCs w:val="12"/>
        </w:rPr>
      </w:pPr>
    </w:p>
    <w:p w:rsidR="00452E0F" w:rsidRPr="001D31F5" w:rsidRDefault="00452E0F" w:rsidP="009B36D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>โดยข</w:t>
      </w:r>
      <w:r w:rsidR="00D22B34">
        <w:rPr>
          <w:rFonts w:ascii="TH SarabunIT๙" w:hAnsi="TH SarabunIT๙" w:cs="TH SarabunIT๙"/>
          <w:sz w:val="32"/>
          <w:szCs w:val="32"/>
          <w:cs/>
        </w:rPr>
        <w:t>อเบิกจากเงินงบประมาณประจำปี ๒๕๕</w:t>
      </w:r>
      <w:r w:rsidR="00D22B34">
        <w:rPr>
          <w:rFonts w:ascii="TH SarabunIT๙" w:hAnsi="TH SarabunIT๙" w:cs="TH SarabunIT๙" w:hint="cs"/>
          <w:sz w:val="32"/>
          <w:szCs w:val="32"/>
          <w:cs/>
        </w:rPr>
        <w:t>9</w:t>
      </w:r>
      <w:r w:rsidR="001D31F5">
        <w:rPr>
          <w:rFonts w:ascii="TH SarabunIT๙" w:hAnsi="TH SarabunIT๙" w:cs="TH SarabunIT๙"/>
          <w:sz w:val="32"/>
          <w:szCs w:val="32"/>
        </w:rPr>
        <w:t xml:space="preserve"> </w:t>
      </w:r>
      <w:r w:rsidR="001D31F5">
        <w:rPr>
          <w:rFonts w:ascii="TH SarabunIT๙" w:hAnsi="TH SarabunIT๙" w:cs="TH SarabunIT๙" w:hint="cs"/>
          <w:sz w:val="32"/>
          <w:szCs w:val="32"/>
          <w:cs/>
        </w:rPr>
        <w:t>งบดำเนินงาน หรือ งบรายจ่ายอื่น</w:t>
      </w:r>
    </w:p>
    <w:p w:rsidR="00452E0F" w:rsidRPr="00B85C12" w:rsidRDefault="00452E0F" w:rsidP="009B36D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>แผนงาน ......</w:t>
      </w:r>
      <w:r w:rsidR="00314FDF" w:rsidRPr="00B85C12">
        <w:rPr>
          <w:rFonts w:ascii="TH SarabunIT๙" w:hAnsi="TH SarabunIT๙" w:cs="TH SarabunIT๙"/>
          <w:sz w:val="32"/>
          <w:szCs w:val="32"/>
        </w:rPr>
        <w:t>....................................</w:t>
      </w:r>
      <w:r w:rsidR="009B36D6">
        <w:rPr>
          <w:rFonts w:ascii="TH SarabunIT๙" w:hAnsi="TH SarabunIT๙" w:cs="TH SarabunIT๙"/>
          <w:sz w:val="32"/>
          <w:szCs w:val="32"/>
        </w:rPr>
        <w:t>.........</w:t>
      </w:r>
      <w:r w:rsidR="00314FDF" w:rsidRPr="00B85C12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</w:t>
      </w:r>
    </w:p>
    <w:p w:rsidR="00314FDF" w:rsidRPr="00B85C12" w:rsidRDefault="00314FDF" w:rsidP="009B36D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>ผลผลิต</w:t>
      </w:r>
      <w:r w:rsidR="009B36D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………………………………………………………………………………………………………………………..</w:t>
      </w:r>
    </w:p>
    <w:p w:rsidR="00314FDF" w:rsidRPr="00B85C12" w:rsidRDefault="00314FDF" w:rsidP="009B36D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>กิจกรรม....................................................................</w:t>
      </w:r>
      <w:r w:rsidR="009B36D6">
        <w:rPr>
          <w:rFonts w:ascii="TH SarabunIT๙" w:hAnsi="TH SarabunIT๙" w:cs="TH SarabunIT๙" w:hint="cs"/>
          <w:sz w:val="32"/>
          <w:szCs w:val="32"/>
          <w:cs/>
        </w:rPr>
        <w:t>.......................................</w:t>
      </w:r>
      <w:r w:rsidRPr="00B85C12">
        <w:rPr>
          <w:rFonts w:ascii="TH SarabunIT๙" w:hAnsi="TH SarabunIT๙" w:cs="TH SarabunIT๙"/>
          <w:sz w:val="32"/>
          <w:szCs w:val="32"/>
          <w:cs/>
        </w:rPr>
        <w:t>...........</w:t>
      </w:r>
      <w:r w:rsidR="009B36D6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B85C12">
        <w:rPr>
          <w:rFonts w:ascii="TH SarabunIT๙" w:hAnsi="TH SarabunIT๙" w:cs="TH SarabunIT๙"/>
          <w:sz w:val="32"/>
          <w:szCs w:val="32"/>
          <w:cs/>
        </w:rPr>
        <w:t>...</w:t>
      </w:r>
    </w:p>
    <w:p w:rsidR="00314FDF" w:rsidRDefault="00314FDF" w:rsidP="009B36D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>โครงการ...............................................................</w:t>
      </w:r>
      <w:r w:rsidR="009B36D6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B85C1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</w:t>
      </w:r>
    </w:p>
    <w:p w:rsidR="00103931" w:rsidRPr="00B85C12" w:rsidRDefault="00103931" w:rsidP="009B36D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รายการ......................................................................................................................................</w:t>
      </w:r>
    </w:p>
    <w:p w:rsidR="009B36D6" w:rsidRDefault="00294E6C" w:rsidP="001D31F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ab/>
      </w:r>
      <w:r w:rsidRPr="00B85C12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</w:t>
      </w:r>
      <w:r w:rsidR="001D31F5"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</w:p>
    <w:p w:rsidR="009B36D6" w:rsidRDefault="009B36D6" w:rsidP="009B36D6">
      <w:pPr>
        <w:ind w:left="4348" w:firstLine="141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B36D6" w:rsidRDefault="009B36D6" w:rsidP="009B36D6">
      <w:pPr>
        <w:ind w:left="4348" w:firstLine="141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7E7C" w:rsidRDefault="00C87E7C" w:rsidP="009B36D6">
      <w:pPr>
        <w:ind w:left="4348" w:firstLine="1412"/>
        <w:jc w:val="thaiDistribute"/>
        <w:rPr>
          <w:rFonts w:ascii="TH SarabunIT๙" w:hAnsi="TH SarabunIT๙" w:cs="TH SarabunIT๙"/>
          <w:sz w:val="32"/>
          <w:szCs w:val="32"/>
        </w:rPr>
      </w:pPr>
      <w:r w:rsidRPr="00B85C12">
        <w:rPr>
          <w:rFonts w:ascii="TH SarabunIT๙" w:hAnsi="TH SarabunIT๙" w:cs="TH SarabunIT๙"/>
          <w:sz w:val="32"/>
          <w:szCs w:val="32"/>
          <w:cs/>
        </w:rPr>
        <w:t>(</w:t>
      </w:r>
      <w:r w:rsidR="002D5265" w:rsidRPr="00B85C12">
        <w:rPr>
          <w:rFonts w:ascii="TH SarabunIT๙" w:hAnsi="TH SarabunIT๙" w:cs="TH SarabunIT๙"/>
          <w:sz w:val="32"/>
          <w:szCs w:val="32"/>
          <w:cs/>
        </w:rPr>
        <w:t>...............................................</w:t>
      </w:r>
      <w:r w:rsidRPr="00B85C12">
        <w:rPr>
          <w:rFonts w:ascii="TH SarabunIT๙" w:hAnsi="TH SarabunIT๙" w:cs="TH SarabunIT๙"/>
          <w:sz w:val="32"/>
          <w:szCs w:val="32"/>
          <w:cs/>
        </w:rPr>
        <w:t>)</w:t>
      </w:r>
    </w:p>
    <w:p w:rsidR="009B36D6" w:rsidRDefault="001D31F5" w:rsidP="001D31F5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</w:t>
      </w:r>
      <w:r w:rsidR="009B36D6">
        <w:rPr>
          <w:rFonts w:ascii="TH SarabunIT๙" w:hAnsi="TH SarabunIT๙" w:cs="TH SarabunIT๙" w:hint="cs"/>
          <w:sz w:val="32"/>
          <w:szCs w:val="32"/>
          <w:cs/>
        </w:rPr>
        <w:t xml:space="preserve">            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หัวหน้ากลุ่ม..................</w:t>
      </w:r>
    </w:p>
    <w:p w:rsidR="000F71B6" w:rsidRDefault="000F71B6" w:rsidP="001D31F5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F71B6" w:rsidRDefault="000F71B6" w:rsidP="001D31F5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F71B6" w:rsidRDefault="000F71B6" w:rsidP="001D31F5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F71B6" w:rsidRDefault="000F71B6" w:rsidP="001D31F5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F71B6" w:rsidRDefault="000F71B6" w:rsidP="001D31F5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F71B6" w:rsidRDefault="000F71B6" w:rsidP="001D31F5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F71B6" w:rsidRDefault="000F71B6" w:rsidP="001D31F5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F71B6" w:rsidRDefault="000F71B6" w:rsidP="001D31F5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F71B6" w:rsidRPr="000F71B6" w:rsidRDefault="000F71B6" w:rsidP="000F71B6">
      <w:pPr>
        <w:ind w:left="1276" w:hanging="1276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0F71B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 w:rsidRPr="000F71B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F71B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0F71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1 </w:t>
      </w:r>
      <w:r w:rsidRPr="000F71B6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0F71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7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ปรับใช้ได้ตามความจำเป็นในการฝึ</w:t>
      </w:r>
      <w:bookmarkStart w:id="0" w:name="_GoBack"/>
      <w:bookmarkEnd w:id="0"/>
      <w:r w:rsidRPr="000F71B6">
        <w:rPr>
          <w:rFonts w:ascii="TH SarabunIT๙" w:hAnsi="TH SarabunIT๙" w:cs="TH SarabunIT๙" w:hint="cs"/>
          <w:b/>
          <w:bCs/>
          <w:sz w:val="32"/>
          <w:szCs w:val="32"/>
          <w:cs/>
        </w:rPr>
        <w:t>กแต่ละครั้ง  ทั้งนี้สำหรับ ข้อ ๘ ขอให้คงอยู่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0F71B6">
        <w:rPr>
          <w:rFonts w:ascii="TH SarabunIT๙" w:hAnsi="TH SarabunIT๙" w:cs="TH SarabunIT๙" w:hint="cs"/>
          <w:b/>
          <w:bCs/>
          <w:sz w:val="32"/>
          <w:szCs w:val="32"/>
          <w:cs/>
        </w:rPr>
        <w:t>เหมือนเดิม</w:t>
      </w:r>
    </w:p>
    <w:p w:rsidR="00E672F7" w:rsidRPr="00B85C12" w:rsidRDefault="00E672F7" w:rsidP="009B36D6">
      <w:pPr>
        <w:ind w:left="1468" w:firstLine="1412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E672F7" w:rsidRPr="00B85C12" w:rsidSect="009B36D6">
      <w:headerReference w:type="even" r:id="rId9"/>
      <w:headerReference w:type="default" r:id="rId10"/>
      <w:pgSz w:w="11906" w:h="16838" w:code="9"/>
      <w:pgMar w:top="851" w:right="1134" w:bottom="232" w:left="1701" w:header="567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128" w:rsidRDefault="00F14128">
      <w:r>
        <w:separator/>
      </w:r>
    </w:p>
  </w:endnote>
  <w:endnote w:type="continuationSeparator" w:id="0">
    <w:p w:rsidR="00F14128" w:rsidRDefault="00F14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128" w:rsidRDefault="00F14128">
      <w:r>
        <w:separator/>
      </w:r>
    </w:p>
  </w:footnote>
  <w:footnote w:type="continuationSeparator" w:id="0">
    <w:p w:rsidR="00F14128" w:rsidRDefault="00F14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6A9" w:rsidRDefault="00F116A9" w:rsidP="00D6626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F116A9" w:rsidRDefault="00F116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6A9" w:rsidRPr="00D6626B" w:rsidRDefault="00F116A9" w:rsidP="00D6626B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sz w:val="32"/>
        <w:szCs w:val="32"/>
      </w:rPr>
    </w:pPr>
  </w:p>
  <w:p w:rsidR="00F116A9" w:rsidRPr="00D6626B" w:rsidRDefault="009B36D6">
    <w:pPr>
      <w:pStyle w:val="Header"/>
      <w:rPr>
        <w:rFonts w:ascii="TH SarabunPSK" w:hAnsi="TH SarabunPSK" w:cs="TH SarabunPSK"/>
        <w:sz w:val="32"/>
        <w:szCs w:val="32"/>
        <w:cs/>
      </w:rPr>
    </w:pPr>
    <w:r>
      <w:rPr>
        <w:rFonts w:ascii="TH SarabunPSK" w:hAnsi="TH SarabunPSK" w:cs="TH SarabunPSK"/>
        <w:sz w:val="32"/>
        <w:szCs w:val="32"/>
      </w:rPr>
      <w:tab/>
      <w:t>-</w:t>
    </w:r>
    <w:r>
      <w:rPr>
        <w:rFonts w:ascii="TH SarabunPSK" w:hAnsi="TH SarabunPSK" w:cs="TH SarabunPSK" w:hint="cs"/>
        <w:sz w:val="32"/>
        <w:szCs w:val="32"/>
        <w:cs/>
      </w:rPr>
      <w:t>๒-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11AC6"/>
    <w:multiLevelType w:val="hybridMultilevel"/>
    <w:tmpl w:val="CA64DA96"/>
    <w:lvl w:ilvl="0" w:tplc="025E2682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6A0E650E"/>
    <w:multiLevelType w:val="hybridMultilevel"/>
    <w:tmpl w:val="6838A71A"/>
    <w:lvl w:ilvl="0" w:tplc="7E06256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DEE74D4"/>
    <w:multiLevelType w:val="hybridMultilevel"/>
    <w:tmpl w:val="6838A71A"/>
    <w:lvl w:ilvl="0" w:tplc="7E06256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128"/>
    <w:rsid w:val="000009B3"/>
    <w:rsid w:val="00041424"/>
    <w:rsid w:val="0006583D"/>
    <w:rsid w:val="00086FAE"/>
    <w:rsid w:val="000D658D"/>
    <w:rsid w:val="000E1B1A"/>
    <w:rsid w:val="000F71B6"/>
    <w:rsid w:val="00100AEE"/>
    <w:rsid w:val="00103931"/>
    <w:rsid w:val="00107DC9"/>
    <w:rsid w:val="00136BF7"/>
    <w:rsid w:val="00174167"/>
    <w:rsid w:val="001B70DE"/>
    <w:rsid w:val="001D31F5"/>
    <w:rsid w:val="001D4F6B"/>
    <w:rsid w:val="00223A0C"/>
    <w:rsid w:val="00234405"/>
    <w:rsid w:val="00260AA3"/>
    <w:rsid w:val="00262335"/>
    <w:rsid w:val="002747A4"/>
    <w:rsid w:val="00294E6C"/>
    <w:rsid w:val="002C013B"/>
    <w:rsid w:val="002D5265"/>
    <w:rsid w:val="002E1EB8"/>
    <w:rsid w:val="002E24DD"/>
    <w:rsid w:val="00314FDF"/>
    <w:rsid w:val="00353D4D"/>
    <w:rsid w:val="003B0B81"/>
    <w:rsid w:val="003C348D"/>
    <w:rsid w:val="003D2F31"/>
    <w:rsid w:val="004470AA"/>
    <w:rsid w:val="00452E0F"/>
    <w:rsid w:val="00461D71"/>
    <w:rsid w:val="004923CC"/>
    <w:rsid w:val="004B4D7E"/>
    <w:rsid w:val="004C53C8"/>
    <w:rsid w:val="00530AD5"/>
    <w:rsid w:val="00581543"/>
    <w:rsid w:val="005962D8"/>
    <w:rsid w:val="005F0889"/>
    <w:rsid w:val="005F4EE0"/>
    <w:rsid w:val="00664A1A"/>
    <w:rsid w:val="006A4118"/>
    <w:rsid w:val="006D16F7"/>
    <w:rsid w:val="006F70AF"/>
    <w:rsid w:val="007636F3"/>
    <w:rsid w:val="007776C8"/>
    <w:rsid w:val="00780225"/>
    <w:rsid w:val="007941B5"/>
    <w:rsid w:val="007A04A8"/>
    <w:rsid w:val="007E6E95"/>
    <w:rsid w:val="0081524B"/>
    <w:rsid w:val="008415BC"/>
    <w:rsid w:val="00847936"/>
    <w:rsid w:val="008535D9"/>
    <w:rsid w:val="008C14C7"/>
    <w:rsid w:val="008D0CDB"/>
    <w:rsid w:val="008D6F7F"/>
    <w:rsid w:val="008E50BB"/>
    <w:rsid w:val="008F2CF7"/>
    <w:rsid w:val="0090407C"/>
    <w:rsid w:val="00904C2B"/>
    <w:rsid w:val="00921E9F"/>
    <w:rsid w:val="00922577"/>
    <w:rsid w:val="00923102"/>
    <w:rsid w:val="00941673"/>
    <w:rsid w:val="00951D06"/>
    <w:rsid w:val="00990D85"/>
    <w:rsid w:val="009B36D6"/>
    <w:rsid w:val="009C74E1"/>
    <w:rsid w:val="009F4212"/>
    <w:rsid w:val="00A60D81"/>
    <w:rsid w:val="00A63C8D"/>
    <w:rsid w:val="00A64DF4"/>
    <w:rsid w:val="00AA36E4"/>
    <w:rsid w:val="00AA686E"/>
    <w:rsid w:val="00AB3BC8"/>
    <w:rsid w:val="00AD0725"/>
    <w:rsid w:val="00AE4267"/>
    <w:rsid w:val="00B12032"/>
    <w:rsid w:val="00B26E91"/>
    <w:rsid w:val="00B3708E"/>
    <w:rsid w:val="00B57FCD"/>
    <w:rsid w:val="00B80B01"/>
    <w:rsid w:val="00B8566C"/>
    <w:rsid w:val="00B85C12"/>
    <w:rsid w:val="00BB0538"/>
    <w:rsid w:val="00BE5D6C"/>
    <w:rsid w:val="00C10DEE"/>
    <w:rsid w:val="00C13F57"/>
    <w:rsid w:val="00C271DE"/>
    <w:rsid w:val="00C85973"/>
    <w:rsid w:val="00C87E7C"/>
    <w:rsid w:val="00C94909"/>
    <w:rsid w:val="00D22B34"/>
    <w:rsid w:val="00D35165"/>
    <w:rsid w:val="00D61C14"/>
    <w:rsid w:val="00D6626B"/>
    <w:rsid w:val="00D870B6"/>
    <w:rsid w:val="00DA441F"/>
    <w:rsid w:val="00DB741A"/>
    <w:rsid w:val="00DC586D"/>
    <w:rsid w:val="00DE5A86"/>
    <w:rsid w:val="00E537F1"/>
    <w:rsid w:val="00E672F7"/>
    <w:rsid w:val="00EA6D07"/>
    <w:rsid w:val="00EE0C32"/>
    <w:rsid w:val="00EE1840"/>
    <w:rsid w:val="00EE69C3"/>
    <w:rsid w:val="00F116A9"/>
    <w:rsid w:val="00F14128"/>
    <w:rsid w:val="00F4484F"/>
    <w:rsid w:val="00F57925"/>
    <w:rsid w:val="00FB1FEB"/>
    <w:rsid w:val="00FB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sid w:val="00F57925"/>
    <w:rPr>
      <w:color w:val="800080"/>
      <w:u w:val="single"/>
    </w:rPr>
  </w:style>
  <w:style w:type="character" w:styleId="Hyperlink">
    <w:name w:val="Hyperlink"/>
    <w:rsid w:val="00C87E7C"/>
    <w:rPr>
      <w:color w:val="0000FF"/>
      <w:u w:val="single"/>
      <w:lang w:bidi="th-TH"/>
    </w:rPr>
  </w:style>
  <w:style w:type="paragraph" w:styleId="Header">
    <w:name w:val="header"/>
    <w:basedOn w:val="Normal"/>
    <w:rsid w:val="00D66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6626B"/>
  </w:style>
  <w:style w:type="paragraph" w:styleId="Footer">
    <w:name w:val="footer"/>
    <w:basedOn w:val="Normal"/>
    <w:rsid w:val="00D6626B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sid w:val="00F57925"/>
    <w:rPr>
      <w:color w:val="800080"/>
      <w:u w:val="single"/>
    </w:rPr>
  </w:style>
  <w:style w:type="character" w:styleId="Hyperlink">
    <w:name w:val="Hyperlink"/>
    <w:rsid w:val="00C87E7C"/>
    <w:rPr>
      <w:color w:val="0000FF"/>
      <w:u w:val="single"/>
      <w:lang w:bidi="th-TH"/>
    </w:rPr>
  </w:style>
  <w:style w:type="paragraph" w:styleId="Header">
    <w:name w:val="header"/>
    <w:basedOn w:val="Normal"/>
    <w:rsid w:val="00D66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6626B"/>
  </w:style>
  <w:style w:type="paragraph" w:styleId="Footer">
    <w:name w:val="footer"/>
    <w:basedOn w:val="Normal"/>
    <w:rsid w:val="00D6626B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&#3649;&#3610;&#3610;&#3615;&#3629;&#3619;&#3660;&#3617;\&#3586;&#3629;&#3648;&#3611;&#3636;&#3604;&#3613;&#3638;&#3585;%20.dot.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ขอเปิดฝึก .dot.1</Template>
  <TotalTime>134</TotalTime>
  <Pages>2</Pages>
  <Words>447</Words>
  <Characters>5212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SPM</Company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DSD</dc:creator>
  <cp:keywords/>
  <dc:description/>
  <cp:lastModifiedBy>7_XP_SUPER</cp:lastModifiedBy>
  <cp:revision>28</cp:revision>
  <cp:lastPrinted>2015-11-27T02:58:00Z</cp:lastPrinted>
  <dcterms:created xsi:type="dcterms:W3CDTF">2015-05-14T05:31:00Z</dcterms:created>
  <dcterms:modified xsi:type="dcterms:W3CDTF">2015-11-27T03:40:00Z</dcterms:modified>
</cp:coreProperties>
</file>